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51629" w14:textId="77777777" w:rsidR="006F4BBB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RETHERFELD, junior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6F3FEA26" w14:textId="77777777" w:rsidR="006F4BBB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buried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Redbourne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14:paraId="0206AA0C" w14:textId="77777777" w:rsidR="006F4BBB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B633BF" w14:textId="77777777" w:rsidR="006F4BBB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EC18BA" w14:textId="77777777" w:rsidR="006F4BBB" w:rsidRPr="0017564D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John(q.v.)</w:t>
      </w:r>
    </w:p>
    <w:p w14:paraId="387D8F75" w14:textId="77777777" w:rsidR="006F4BBB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43F546F5" w14:textId="77777777" w:rsidR="006F4BBB" w:rsidRPr="0017564D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Helen(q.v.).    (ibid.)</w:t>
      </w:r>
    </w:p>
    <w:p w14:paraId="33AFFB79" w14:textId="77777777" w:rsidR="006F4BBB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Children:   John(q.v.), Alice(q.v.)</w:t>
      </w:r>
    </w:p>
    <w:p w14:paraId="014F1BF7" w14:textId="77777777" w:rsidR="006F4BBB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F07F63" w14:textId="77777777" w:rsidR="006F4BBB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53DCB1" w14:textId="77777777" w:rsidR="006F4BBB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7F4674E6" w14:textId="77777777" w:rsidR="006F4BBB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FF8C79" w14:textId="77777777" w:rsidR="006F4BBB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BCCD9C" w14:textId="77777777" w:rsidR="006F4BBB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Frem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Kentysch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 (ibid.)</w:t>
      </w:r>
    </w:p>
    <w:p w14:paraId="2028905F" w14:textId="77777777" w:rsidR="006F4BBB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Supervisor:  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Retherfied</w:t>
      </w:r>
      <w:proofErr w:type="spellEnd"/>
      <w:r>
        <w:rPr>
          <w:rFonts w:ascii="Times New Roman" w:hAnsi="Times New Roman" w:cs="Times New Roman"/>
          <w:sz w:val="24"/>
          <w:szCs w:val="24"/>
        </w:rPr>
        <w:t>, John’s father(q.v.).    (ibid.)</w:t>
      </w:r>
    </w:p>
    <w:p w14:paraId="4F3756EB" w14:textId="77777777" w:rsidR="006F4BBB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0E4E04" w14:textId="77777777" w:rsidR="006F4BBB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D39E5B" w14:textId="77777777" w:rsidR="006F4BBB" w:rsidRDefault="006F4BBB" w:rsidP="006F4B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7792E2E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5D287" w14:textId="77777777" w:rsidR="006F4BBB" w:rsidRDefault="006F4BBB" w:rsidP="009139A6">
      <w:r>
        <w:separator/>
      </w:r>
    </w:p>
  </w:endnote>
  <w:endnote w:type="continuationSeparator" w:id="0">
    <w:p w14:paraId="1AAF49E1" w14:textId="77777777" w:rsidR="006F4BBB" w:rsidRDefault="006F4B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3D8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54C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DD7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89B00" w14:textId="77777777" w:rsidR="006F4BBB" w:rsidRDefault="006F4BBB" w:rsidP="009139A6">
      <w:r>
        <w:separator/>
      </w:r>
    </w:p>
  </w:footnote>
  <w:footnote w:type="continuationSeparator" w:id="0">
    <w:p w14:paraId="1F635D04" w14:textId="77777777" w:rsidR="006F4BBB" w:rsidRDefault="006F4B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478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FCF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B69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BBB"/>
    <w:rsid w:val="000666E0"/>
    <w:rsid w:val="002510B7"/>
    <w:rsid w:val="005C130B"/>
    <w:rsid w:val="006F4BB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289AD"/>
  <w15:chartTrackingRefBased/>
  <w15:docId w15:val="{6FE337AB-7543-4DBA-AAC3-D7EF4A98D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2022-03-16T20:57:00Z</dcterms:created>
  <dcterms:modified xsi:type="dcterms:W3CDTF">2022-03-16T20:57:00Z</dcterms:modified>
</cp:coreProperties>
</file>